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4D70B9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A4958DE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AE3163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4D629846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8E4D675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0E04133C" w14:textId="77777777" w:rsidR="00C41F96" w:rsidRDefault="0027644E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9C2E4F8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5A78871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CE3C9D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3A8AC71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6C9D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F0A55D0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572E3EEE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44525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3DD9873" w14:textId="77777777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1184C7F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1116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15D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6FAFE87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75A5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29E9F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BDE67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64940CE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74F4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7DB9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550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1B07F6B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F74D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18F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1234552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0FD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5591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8074FA9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3527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094C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049CF9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7CBE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73284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359C8E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E95D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6B0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723626F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D443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0082A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4ECFAE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0FD2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EDB" w14:textId="77777777" w:rsidR="00C41F96" w:rsidRDefault="0027644E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64705BD6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62B74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1EEC1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5D536C58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0A296C43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001D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CB41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F315FD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AEC2D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B3702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45E1B6DF" w14:textId="77777777" w:rsidR="0027644E" w:rsidRPr="0027644E" w:rsidRDefault="0027644E" w:rsidP="0027644E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1525B17E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71C0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908F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79C94BDF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216E5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C7CB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55EF5C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0B095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326AA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670024F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727E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E8F6" w14:textId="113474A0" w:rsidR="00C41F96" w:rsidRDefault="00662DCF" w:rsidP="00B25A7B">
            <w:pPr>
              <w:pStyle w:val="Untertitel"/>
            </w:pPr>
            <w:r>
              <w:t>-</w:t>
            </w:r>
          </w:p>
        </w:tc>
      </w:tr>
      <w:tr w:rsidR="00C41F96" w14:paraId="2B7B85D5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724C0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98762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B0DE900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9FDF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DDEB" w14:textId="4CC04160" w:rsidR="00C41F96" w:rsidRDefault="00662DCF" w:rsidP="00B25A7B">
            <w:pPr>
              <w:pStyle w:val="Untertitel"/>
            </w:pPr>
            <w:r>
              <w:t>020/2026</w:t>
            </w:r>
          </w:p>
          <w:p w14:paraId="5D915244" w14:textId="77777777" w:rsidR="0069558F" w:rsidRPr="0069558F" w:rsidRDefault="0069558F" w:rsidP="0069558F">
            <w:pPr>
              <w:ind w:firstLine="0"/>
            </w:pPr>
            <w:r>
              <w:t>/2024</w:t>
            </w:r>
          </w:p>
        </w:tc>
      </w:tr>
    </w:tbl>
    <w:p w14:paraId="4FB066DD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D66F929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47886CEA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27181AC" w14:textId="142334C7" w:rsidR="00C41F96" w:rsidRDefault="00662DCF" w:rsidP="00121EB9">
            <w:pPr>
              <w:pStyle w:val="KeinLeerraum"/>
              <w:ind w:left="82"/>
            </w:pPr>
            <w:r w:rsidRPr="00662DCF">
              <w:t>Beschaffung von Lernmitteln/Schulbüchern nach SchulG NRW für das Schuljahr 2026/2027</w:t>
            </w:r>
          </w:p>
        </w:tc>
      </w:tr>
      <w:tr w:rsidR="00C41F96" w14:paraId="0E35A3FD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7C72725" w14:textId="77777777" w:rsidR="00C41F96" w:rsidRDefault="000C705A" w:rsidP="00121EB9">
            <w:pPr>
              <w:pStyle w:val="KeinLeerraum"/>
              <w:ind w:left="8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AE0E9D1" w14:textId="77777777" w:rsidR="00C41F96" w:rsidRDefault="00C41F96" w:rsidP="00C41F96">
      <w:pPr>
        <w:ind w:firstLine="0"/>
      </w:pPr>
    </w:p>
    <w:p w14:paraId="6176C6A6" w14:textId="6D1336B8" w:rsidR="00C41F96" w:rsidRDefault="00C41F96" w:rsidP="00C41F96">
      <w:pPr>
        <w:ind w:firstLine="0"/>
      </w:pPr>
      <w:r>
        <w:t xml:space="preserve">Anfrage zur Abgabe eines Angebotes vom </w:t>
      </w:r>
      <w:r w:rsidR="00662DCF">
        <w:t>13.05.2026</w:t>
      </w:r>
    </w:p>
    <w:p w14:paraId="24AFB256" w14:textId="77777777" w:rsidR="008809BF" w:rsidRDefault="008809BF" w:rsidP="008809BF">
      <w:pPr>
        <w:pStyle w:val="KeinLeerraum"/>
      </w:pPr>
    </w:p>
    <w:p w14:paraId="03595387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4E6240F" w14:textId="77777777" w:rsidR="00C41F96" w:rsidRPr="00C41F96" w:rsidRDefault="00C41F96" w:rsidP="00C41F96">
      <w:pPr>
        <w:pStyle w:val="KeinLeerraum"/>
      </w:pPr>
    </w:p>
    <w:p w14:paraId="5C0207E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54F5E216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7EF5688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33D798DE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110410E" w14:textId="77777777" w:rsidR="00C335AF" w:rsidRDefault="00001EDE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179CB012" w14:textId="77777777" w:rsidR="00C335AF" w:rsidRDefault="00001EDE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711B7149" w14:textId="77777777" w:rsidR="008C09E6" w:rsidRDefault="000C705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4D5FA0D" w14:textId="77777777" w:rsidR="00C335AF" w:rsidRDefault="00001EDE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5FE69A5D" w14:textId="77777777" w:rsidR="00C335AF" w:rsidRDefault="00001EDE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>An</w:t>
      </w:r>
      <w:r w:rsidR="000C705A">
        <w:t xml:space="preserve">gabe der Registrierungsnummer: </w:t>
      </w:r>
      <w:r w:rsidR="000C705A">
        <w:fldChar w:fldCharType="begin">
          <w:ffData>
            <w:name w:val=""/>
            <w:enabled/>
            <w:calcOnExit w:val="0"/>
            <w:textInput/>
          </w:ffData>
        </w:fldChar>
      </w:r>
      <w:r w:rsidR="000C705A">
        <w:instrText xml:space="preserve"> FORMTEXT </w:instrText>
      </w:r>
      <w:r w:rsidR="000C705A">
        <w:fldChar w:fldCharType="separate"/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rPr>
          <w:noProof/>
        </w:rPr>
        <w:t> </w:t>
      </w:r>
      <w:r w:rsidR="000C705A">
        <w:fldChar w:fldCharType="end"/>
      </w:r>
    </w:p>
    <w:p w14:paraId="2CBCD33A" w14:textId="77777777" w:rsidR="00C335AF" w:rsidRDefault="00C335AF" w:rsidP="00C41F96">
      <w:pPr>
        <w:pStyle w:val="KeinLeerraum"/>
      </w:pPr>
    </w:p>
    <w:p w14:paraId="6300320F" w14:textId="77777777" w:rsidR="00387A5D" w:rsidRDefault="00001EDE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198D490F" w14:textId="77777777" w:rsidR="00CA1398" w:rsidRDefault="00CA1398" w:rsidP="00AC2585">
      <w:pPr>
        <w:spacing w:before="0" w:after="0"/>
        <w:ind w:left="284" w:hanging="284"/>
      </w:pPr>
    </w:p>
    <w:p w14:paraId="5C389598" w14:textId="77777777" w:rsidR="00387A5D" w:rsidRDefault="00001EDE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1CFDD90" w14:textId="77777777" w:rsidR="001F2936" w:rsidRDefault="00001EDE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1E737BA9" w14:textId="77777777" w:rsidR="001F2936" w:rsidRDefault="00001EDE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4F5BCB87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0F9BCF51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676CFEA9" w14:textId="77777777" w:rsidR="00AC2585" w:rsidRDefault="00001EDE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5B7287FD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27644E" w14:paraId="19B8E6B3" w14:textId="77777777" w:rsidTr="00EB0FB3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</w:tcPr>
          <w:p w14:paraId="53D7D2A5" w14:textId="77777777" w:rsidR="0027644E" w:rsidRDefault="0027644E" w:rsidP="0027644E">
            <w:pPr>
              <w:pStyle w:val="KeinLeerraum"/>
              <w:ind w:left="81"/>
            </w:pPr>
            <w:r w:rsidRPr="00873C8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73C87">
              <w:instrText xml:space="preserve"> FORMTEXT </w:instrText>
            </w:r>
            <w:r w:rsidRPr="00873C87">
              <w:fldChar w:fldCharType="separate"/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rPr>
                <w:noProof/>
              </w:rPr>
              <w:t> </w:t>
            </w:r>
            <w:r w:rsidRPr="00873C87">
              <w:fldChar w:fldCharType="end"/>
            </w:r>
          </w:p>
        </w:tc>
      </w:tr>
    </w:tbl>
    <w:p w14:paraId="657723F0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26AA8FE5" w14:textId="77777777" w:rsidR="00EC5B90" w:rsidRDefault="0027644E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85F18A2" w14:textId="77777777" w:rsidR="0027644E" w:rsidRDefault="0027644E" w:rsidP="007D2A55">
      <w:pPr>
        <w:pStyle w:val="KeinLeerraum"/>
        <w:tabs>
          <w:tab w:val="left" w:pos="3402"/>
        </w:tabs>
        <w:rPr>
          <w:b/>
        </w:rPr>
      </w:pPr>
    </w:p>
    <w:p w14:paraId="7340F3E3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1DD9412E" w14:textId="77777777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32A642FA" w14:textId="77777777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2F642C51" w14:textId="77777777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3104DB72" w14:textId="77777777" w:rsidR="009E05CD" w:rsidRDefault="00001EDE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22636AD9" w14:textId="77777777" w:rsidR="009E05CD" w:rsidRDefault="00001EDE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5B06D6C7" w14:textId="77777777" w:rsidR="009E05CD" w:rsidRDefault="00001EDE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306A893A" w14:textId="77777777" w:rsidR="009E05CD" w:rsidRDefault="00001EDE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021F565B" w14:textId="77777777" w:rsidR="009E05CD" w:rsidRDefault="009E05CD" w:rsidP="009E05CD">
      <w:pPr>
        <w:spacing w:before="0" w:after="0"/>
        <w:ind w:left="284" w:firstLine="0"/>
      </w:pPr>
    </w:p>
    <w:p w14:paraId="0740A433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55E7E26A" w14:textId="77777777" w:rsidR="0027644E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  <w:r w:rsidR="0027644E">
        <w:rPr>
          <w:i/>
        </w:rPr>
        <w:br w:type="page"/>
      </w:r>
    </w:p>
    <w:p w14:paraId="3BE5DB95" w14:textId="77777777" w:rsidR="007D2A55" w:rsidRDefault="007D2A55" w:rsidP="007D2A55">
      <w:pPr>
        <w:spacing w:before="0" w:after="0"/>
        <w:ind w:left="284" w:firstLine="0"/>
        <w:rPr>
          <w:i/>
        </w:rPr>
      </w:pPr>
    </w:p>
    <w:p w14:paraId="7C25C0F0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4F67A0E9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5594EFD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4DC32710" w14:textId="77777777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52BE5D9D" w14:textId="77777777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6C1A30D7" w14:textId="77777777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27644E">
        <w:fldChar w:fldCharType="begin">
          <w:ffData>
            <w:name w:val="Text1"/>
            <w:enabled/>
            <w:calcOnExit w:val="0"/>
            <w:textInput/>
          </w:ffData>
        </w:fldChar>
      </w:r>
      <w:r w:rsidR="0027644E">
        <w:instrText xml:space="preserve"> FORMTEXT </w:instrText>
      </w:r>
      <w:r w:rsidR="0027644E">
        <w:fldChar w:fldCharType="separate"/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rPr>
          <w:noProof/>
        </w:rPr>
        <w:t> </w:t>
      </w:r>
      <w:r w:rsidR="0027644E">
        <w:fldChar w:fldCharType="end"/>
      </w:r>
    </w:p>
    <w:p w14:paraId="43D09C05" w14:textId="77777777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34FE45A8" w14:textId="77777777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19C30FB5" w14:textId="77777777" w:rsidR="00BA4744" w:rsidRDefault="00BA4744" w:rsidP="00BA4744">
      <w:pPr>
        <w:spacing w:before="0" w:after="0"/>
        <w:ind w:firstLine="0"/>
        <w:rPr>
          <w:rFonts w:cs="Arial"/>
        </w:rPr>
      </w:pPr>
    </w:p>
    <w:p w14:paraId="6B3E45C7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4F07D7E1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AF1C4DA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819D18A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018855CE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66507BED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38AF26DD" w14:textId="77777777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3272C394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77C5CFB1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3E09" w14:textId="77777777" w:rsidR="00C61F15" w:rsidRDefault="00C61F15" w:rsidP="00B3223D">
      <w:pPr>
        <w:spacing w:after="0" w:line="240" w:lineRule="auto"/>
      </w:pPr>
      <w:r>
        <w:separator/>
      </w:r>
    </w:p>
  </w:endnote>
  <w:endnote w:type="continuationSeparator" w:id="0">
    <w:p w14:paraId="2654F77F" w14:textId="77777777" w:rsidR="00C61F15" w:rsidRDefault="00C61F1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35C5F773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4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7368" w14:textId="77777777" w:rsidR="00C61F15" w:rsidRDefault="00C61F15" w:rsidP="00B3223D">
      <w:pPr>
        <w:spacing w:after="0" w:line="240" w:lineRule="auto"/>
      </w:pPr>
      <w:r>
        <w:separator/>
      </w:r>
    </w:p>
  </w:footnote>
  <w:footnote w:type="continuationSeparator" w:id="0">
    <w:p w14:paraId="75914792" w14:textId="77777777" w:rsidR="00C61F15" w:rsidRDefault="00C61F15" w:rsidP="00B3223D">
      <w:pPr>
        <w:spacing w:after="0" w:line="240" w:lineRule="auto"/>
      </w:pPr>
      <w:r>
        <w:continuationSeparator/>
      </w:r>
    </w:p>
  </w:footnote>
  <w:footnote w:id="1">
    <w:p w14:paraId="135FC4C6" w14:textId="77777777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07917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7502501A" w14:textId="77777777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62105200">
    <w:abstractNumId w:val="2"/>
  </w:num>
  <w:num w:numId="2" w16cid:durableId="598147770">
    <w:abstractNumId w:val="7"/>
  </w:num>
  <w:num w:numId="3" w16cid:durableId="1582644279">
    <w:abstractNumId w:val="0"/>
  </w:num>
  <w:num w:numId="4" w16cid:durableId="2137722380">
    <w:abstractNumId w:val="7"/>
    <w:lvlOverride w:ilvl="0">
      <w:startOverride w:val="1"/>
    </w:lvlOverride>
  </w:num>
  <w:num w:numId="5" w16cid:durableId="1703894882">
    <w:abstractNumId w:val="7"/>
    <w:lvlOverride w:ilvl="0">
      <w:startOverride w:val="1"/>
    </w:lvlOverride>
  </w:num>
  <w:num w:numId="6" w16cid:durableId="939290497">
    <w:abstractNumId w:val="13"/>
  </w:num>
  <w:num w:numId="7" w16cid:durableId="1969166068">
    <w:abstractNumId w:val="5"/>
  </w:num>
  <w:num w:numId="8" w16cid:durableId="2046559702">
    <w:abstractNumId w:val="6"/>
  </w:num>
  <w:num w:numId="9" w16cid:durableId="631524004">
    <w:abstractNumId w:val="11"/>
  </w:num>
  <w:num w:numId="10" w16cid:durableId="1893417415">
    <w:abstractNumId w:val="8"/>
  </w:num>
  <w:num w:numId="11" w16cid:durableId="1491480629">
    <w:abstractNumId w:val="12"/>
  </w:num>
  <w:num w:numId="12" w16cid:durableId="1133712777">
    <w:abstractNumId w:val="9"/>
  </w:num>
  <w:num w:numId="13" w16cid:durableId="12147292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0533038">
    <w:abstractNumId w:val="10"/>
  </w:num>
  <w:num w:numId="15" w16cid:durableId="11994700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1342160">
    <w:abstractNumId w:val="4"/>
  </w:num>
  <w:num w:numId="17" w16cid:durableId="796295064">
    <w:abstractNumId w:val="3"/>
  </w:num>
  <w:num w:numId="18" w16cid:durableId="1230846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KqR57cI4FPgPEgcN30idMeaTBEWFNnm4OIGVry3YoqtlaG35isSylKy4l/eg5uL9YlfJcXO0rB67Zt4E7VuSPg==" w:salt="G7lUmIi0QVZYohG0teOj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15"/>
    <w:rsid w:val="000002EF"/>
    <w:rsid w:val="00001EDE"/>
    <w:rsid w:val="000055FA"/>
    <w:rsid w:val="00014958"/>
    <w:rsid w:val="00061D50"/>
    <w:rsid w:val="00066888"/>
    <w:rsid w:val="00076066"/>
    <w:rsid w:val="0007702A"/>
    <w:rsid w:val="000C705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7644E"/>
    <w:rsid w:val="00285902"/>
    <w:rsid w:val="00291449"/>
    <w:rsid w:val="002A78ED"/>
    <w:rsid w:val="002B2399"/>
    <w:rsid w:val="002E0EF3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2DCF"/>
    <w:rsid w:val="00664D83"/>
    <w:rsid w:val="00666022"/>
    <w:rsid w:val="0066703F"/>
    <w:rsid w:val="00667E42"/>
    <w:rsid w:val="00684F50"/>
    <w:rsid w:val="00690CFA"/>
    <w:rsid w:val="0069558F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33707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61F15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B99B3"/>
  <w15:docId w15:val="{DC015255-6A29-4F5C-B194-CA3BF9D41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Daten\1-Vergabe\2-Vordrucke-Vorlagen\3%20Vorlagen%20VgV\324_eu_angebotsschreib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07BD-BC92-4B0E-896A-29503FA2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324_eu_angebotsschreiben.dotx</Template>
  <TotalTime>0</TotalTime>
  <Pages>3</Pages>
  <Words>707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Kaiser</dc:creator>
  <cp:lastModifiedBy>Linda Kaiser</cp:lastModifiedBy>
  <cp:revision>3</cp:revision>
  <dcterms:created xsi:type="dcterms:W3CDTF">2026-05-13T10:28:00Z</dcterms:created>
  <dcterms:modified xsi:type="dcterms:W3CDTF">2026-05-13T10:30:00Z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